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69CE" w:rsidRPr="0083710A" w:rsidRDefault="002B2018" w:rsidP="0030412B">
      <w:pPr>
        <w:pStyle w:val="Heading1"/>
        <w:rPr>
          <w:sz w:val="56"/>
          <w:szCs w:val="56"/>
        </w:rPr>
      </w:pPr>
      <w:r>
        <w:rPr>
          <w:noProof/>
          <w:lang w:eastAsia="en-AU"/>
        </w:rPr>
        <w:drawing>
          <wp:anchor distT="0" distB="0" distL="114300" distR="114300" simplePos="0" relativeHeight="251658240" behindDoc="0" locked="0" layoutInCell="1" allowOverlap="1">
            <wp:simplePos x="0" y="0"/>
            <wp:positionH relativeFrom="margin">
              <wp:posOffset>-915670</wp:posOffset>
            </wp:positionH>
            <wp:positionV relativeFrom="margin">
              <wp:posOffset>-904875</wp:posOffset>
            </wp:positionV>
            <wp:extent cx="7560000" cy="1232081"/>
            <wp:effectExtent l="0" t="0" r="3175" b="6350"/>
            <wp:wrapSquare wrapText="bothSides"/>
            <wp:docPr id="1" name="Picture 1"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foSheet-banner.jpg"/>
                    <pic:cNvPicPr/>
                  </pic:nvPicPr>
                  <pic:blipFill>
                    <a:blip r:embed="rId8">
                      <a:extLst>
                        <a:ext uri="{28A0092B-C50C-407E-A947-70E740481C1C}">
                          <a14:useLocalDpi xmlns:a14="http://schemas.microsoft.com/office/drawing/2010/main" val="0"/>
                        </a:ext>
                      </a:extLst>
                    </a:blip>
                    <a:stretch>
                      <a:fillRect/>
                    </a:stretch>
                  </pic:blipFill>
                  <pic:spPr>
                    <a:xfrm>
                      <a:off x="0" y="0"/>
                      <a:ext cx="7560000" cy="1232081"/>
                    </a:xfrm>
                    <a:prstGeom prst="rect">
                      <a:avLst/>
                    </a:prstGeom>
                  </pic:spPr>
                </pic:pic>
              </a:graphicData>
            </a:graphic>
          </wp:anchor>
        </w:drawing>
      </w:r>
      <w:sdt>
        <w:sdtPr>
          <w:rPr>
            <w:sz w:val="56"/>
            <w:szCs w:val="56"/>
          </w:rPr>
          <w:alias w:val="Title"/>
          <w:tag w:val=""/>
          <w:id w:val="529468126"/>
          <w:placeholder>
            <w:docPart w:val="329A807C61ED40D8938CC5EE16650B3F"/>
          </w:placeholder>
          <w:dataBinding w:prefixMappings="xmlns:ns0='http://purl.org/dc/elements/1.1/' xmlns:ns1='http://schemas.openxmlformats.org/package/2006/metadata/core-properties' " w:xpath="/ns1:coreProperties[1]/ns0:title[1]" w:storeItemID="{6C3C8BC8-F283-45AE-878A-BAB7291924A1}"/>
          <w:text/>
        </w:sdtPr>
        <w:sdtEndPr/>
        <w:sdtContent>
          <w:r w:rsidR="0083710A" w:rsidRPr="0083710A">
            <w:rPr>
              <w:sz w:val="56"/>
              <w:szCs w:val="56"/>
            </w:rPr>
            <w:t>Asbestos Response Taskforce Complaint Form</w:t>
          </w:r>
        </w:sdtContent>
      </w:sdt>
    </w:p>
    <w:p w:rsidR="0083710A" w:rsidRDefault="0083710A" w:rsidP="0083710A">
      <w:r>
        <w:t>This form may be used to:</w:t>
      </w:r>
    </w:p>
    <w:p w:rsidR="0083710A" w:rsidRDefault="0083710A" w:rsidP="0083710A">
      <w:pPr>
        <w:pStyle w:val="ListParagraph"/>
        <w:numPr>
          <w:ilvl w:val="0"/>
          <w:numId w:val="1"/>
        </w:numPr>
      </w:pPr>
      <w:r>
        <w:t>Submit a complaint to the Asbestos Response Taskforce (the Taskforce); or</w:t>
      </w:r>
    </w:p>
    <w:p w:rsidR="0083710A" w:rsidRDefault="0083710A" w:rsidP="0083710A">
      <w:pPr>
        <w:pStyle w:val="ListParagraph"/>
        <w:numPr>
          <w:ilvl w:val="0"/>
          <w:numId w:val="1"/>
        </w:numPr>
      </w:pPr>
      <w:r>
        <w:t>Seek a first level review of the outcome of a previous complaint; or</w:t>
      </w:r>
    </w:p>
    <w:p w:rsidR="0083710A" w:rsidRDefault="0083710A" w:rsidP="0083710A">
      <w:pPr>
        <w:pStyle w:val="ListParagraph"/>
        <w:numPr>
          <w:ilvl w:val="0"/>
          <w:numId w:val="1"/>
        </w:numPr>
      </w:pPr>
      <w:r>
        <w:t>Seek a second leve</w:t>
      </w:r>
      <w:bookmarkStart w:id="0" w:name="_GoBack"/>
      <w:bookmarkEnd w:id="0"/>
      <w:r>
        <w:t>l review following a first level review.</w:t>
      </w:r>
    </w:p>
    <w:p w:rsidR="0083710A" w:rsidRDefault="0083710A" w:rsidP="0083710A">
      <w:r>
        <w:t xml:space="preserve">Please read the Asbestos Response Taskforce Complaint Policy before completing this form - </w:t>
      </w:r>
      <w:hyperlink r:id="rId9" w:history="1">
        <w:r w:rsidRPr="006F07BB">
          <w:rPr>
            <w:rStyle w:val="Hyperlink"/>
          </w:rPr>
          <w:t>www.asbestostaskforce.act.gov.au/complaint-policy</w:t>
        </w:r>
      </w:hyperlink>
      <w:r>
        <w:t>.</w:t>
      </w:r>
    </w:p>
    <w:p w:rsidR="0083710A" w:rsidRDefault="0083710A" w:rsidP="0083710A">
      <w:r>
        <w:t>The Taskforce will consider, but may not be able to fully investigate anonymous complaints and asks that you include your name and contact information.</w:t>
      </w:r>
    </w:p>
    <w:p w:rsidR="0083710A" w:rsidRDefault="0083710A" w:rsidP="0083710A">
      <w:r>
        <w:t>The personal information you provide in this form will be used only where extra information is required in order to resolve your complaint or to provide advice about the outcome. The Taskforce will not share your information with any third party without your permission or unless required by law.</w:t>
      </w:r>
    </w:p>
    <w:p w:rsidR="0083710A" w:rsidRDefault="0083710A" w:rsidP="0083710A">
      <w:r>
        <w:t>Where contact details are provided, the Taskforce will acknowledge receipt of your complaint within 3 business days.</w:t>
      </w:r>
    </w:p>
    <w:p w:rsidR="0083710A" w:rsidRDefault="0083710A" w:rsidP="0083710A">
      <w:pPr>
        <w:pStyle w:val="Heading2"/>
      </w:pPr>
      <w:r>
        <w:t>Complaints</w:t>
      </w:r>
    </w:p>
    <w:p w:rsidR="0083710A" w:rsidRDefault="0083710A" w:rsidP="0083710A">
      <w:r>
        <w:t>Concerns about the conduct of Taskforce staff should be raised with the relevant manager in the first instance. If you are not satisfied with the response, complete this form.</w:t>
      </w:r>
    </w:p>
    <w:p w:rsidR="0083710A" w:rsidRDefault="0083710A" w:rsidP="0083710A">
      <w:r>
        <w:t>Complaints about the administrative processes of, or decisions made by, the Taskforce, should also be submitted using this form.</w:t>
      </w:r>
    </w:p>
    <w:p w:rsidR="0083710A" w:rsidRDefault="0083710A" w:rsidP="0083710A">
      <w:r>
        <w:t xml:space="preserve">Complaints submitted using the Asbestos Response Taskforce Complaint Form will be referred initially to </w:t>
      </w:r>
      <w:r w:rsidR="001A5C7C">
        <w:t>a Senior Manager,</w:t>
      </w:r>
      <w:r>
        <w:t xml:space="preserve"> Asbestos Response Taskforce for investigation and response.</w:t>
      </w:r>
    </w:p>
    <w:p w:rsidR="0083710A" w:rsidRDefault="0083710A" w:rsidP="0083710A">
      <w:r>
        <w:t>Complaints can be submitted by:</w:t>
      </w:r>
    </w:p>
    <w:p w:rsidR="0083710A" w:rsidRDefault="0083710A" w:rsidP="0083710A">
      <w:pPr>
        <w:ind w:left="720"/>
      </w:pPr>
      <w:r w:rsidRPr="0083710A">
        <w:rPr>
          <w:b/>
        </w:rPr>
        <w:t>Email</w:t>
      </w:r>
      <w:r>
        <w:t xml:space="preserve">: </w:t>
      </w:r>
      <w:hyperlink r:id="rId10" w:history="1">
        <w:r w:rsidRPr="006F07BB">
          <w:rPr>
            <w:rStyle w:val="Hyperlink"/>
          </w:rPr>
          <w:t>asbestostaskforce@act.gov.au</w:t>
        </w:r>
      </w:hyperlink>
    </w:p>
    <w:p w:rsidR="0083710A" w:rsidRDefault="0083710A" w:rsidP="0083710A">
      <w:pPr>
        <w:ind w:left="720"/>
      </w:pPr>
      <w:r w:rsidRPr="0083710A">
        <w:rPr>
          <w:b/>
        </w:rPr>
        <w:t>Post</w:t>
      </w:r>
      <w:r>
        <w:t xml:space="preserve">: </w:t>
      </w:r>
      <w:r w:rsidR="001475C6">
        <w:t>Complaints</w:t>
      </w:r>
      <w:r>
        <w:t>, Asbestos Response Taskforce, EPSDD, GPO Box 158, Canberra ACT 2611</w:t>
      </w:r>
    </w:p>
    <w:p w:rsidR="0083710A" w:rsidRDefault="0083710A" w:rsidP="0083710A">
      <w:pPr>
        <w:pStyle w:val="Heading2"/>
      </w:pPr>
      <w:r>
        <w:lastRenderedPageBreak/>
        <w:t>First level review</w:t>
      </w:r>
    </w:p>
    <w:p w:rsidR="0083710A" w:rsidRDefault="0083710A" w:rsidP="0083710A">
      <w:r>
        <w:t xml:space="preserve">If you are not satisfied with the response to your complaint you can request a first level review. This will be undertaken by the Executive Director, </w:t>
      </w:r>
      <w:r w:rsidR="001A5C7C">
        <w:t>Asbestos Response Taskforce,</w:t>
      </w:r>
      <w:r>
        <w:t xml:space="preserve"> EPSDD (or another person at the equivalent level).</w:t>
      </w:r>
    </w:p>
    <w:p w:rsidR="0083710A" w:rsidRDefault="0083710A" w:rsidP="0083710A">
      <w:r>
        <w:t>First level review requests should be made using this form and set out the basis for your dissatisfaction with the original response.</w:t>
      </w:r>
    </w:p>
    <w:p w:rsidR="0083710A" w:rsidRDefault="0083710A" w:rsidP="0083710A">
      <w:r>
        <w:t>First level review requests can be submitted by:</w:t>
      </w:r>
    </w:p>
    <w:p w:rsidR="0083710A" w:rsidRDefault="0083710A" w:rsidP="0083710A">
      <w:pPr>
        <w:ind w:left="720"/>
      </w:pPr>
      <w:r w:rsidRPr="0083710A">
        <w:rPr>
          <w:b/>
        </w:rPr>
        <w:t>Email</w:t>
      </w:r>
      <w:r>
        <w:t xml:space="preserve">: </w:t>
      </w:r>
      <w:hyperlink r:id="rId11" w:history="1">
        <w:r w:rsidRPr="006F07BB">
          <w:rPr>
            <w:rStyle w:val="Hyperlink"/>
          </w:rPr>
          <w:t>asbestostaskforce@act.gov.au</w:t>
        </w:r>
      </w:hyperlink>
    </w:p>
    <w:p w:rsidR="0083710A" w:rsidRDefault="0083710A" w:rsidP="0083710A">
      <w:pPr>
        <w:ind w:left="720"/>
      </w:pPr>
      <w:r w:rsidRPr="0083710A">
        <w:rPr>
          <w:b/>
        </w:rPr>
        <w:t>Post</w:t>
      </w:r>
      <w:r>
        <w:t xml:space="preserve">: </w:t>
      </w:r>
      <w:r w:rsidR="001A5C7C">
        <w:t>Complaints, Asbestos Response Taskforce</w:t>
      </w:r>
      <w:r>
        <w:t>, GPO Box 158, Canberra ACT 2611</w:t>
      </w:r>
    </w:p>
    <w:p w:rsidR="0083710A" w:rsidRDefault="0083710A" w:rsidP="0083710A">
      <w:pPr>
        <w:pStyle w:val="Heading2"/>
      </w:pPr>
      <w:r>
        <w:t>Second level review</w:t>
      </w:r>
    </w:p>
    <w:p w:rsidR="0083710A" w:rsidRDefault="0083710A" w:rsidP="0083710A">
      <w:r>
        <w:t>Should you remain dissatisfied with the outcome following a first level review you can request a second level review. This will be undertaken by the Deputy Director-General, Sustainability and the Built Environment, EPSDD (or another person at the equivalent level).</w:t>
      </w:r>
    </w:p>
    <w:p w:rsidR="0083710A" w:rsidRDefault="0083710A" w:rsidP="0083710A">
      <w:r>
        <w:t>Second level review requests should be made using this form and set out the basis for the ongoing dissatisfaction.</w:t>
      </w:r>
    </w:p>
    <w:p w:rsidR="0083710A" w:rsidRDefault="0083710A" w:rsidP="0083710A">
      <w:r>
        <w:t>Second level review requests can be submitted by:</w:t>
      </w:r>
    </w:p>
    <w:p w:rsidR="0083710A" w:rsidRDefault="0083710A" w:rsidP="0083710A">
      <w:pPr>
        <w:ind w:left="720"/>
      </w:pPr>
      <w:r w:rsidRPr="0083710A">
        <w:rPr>
          <w:b/>
        </w:rPr>
        <w:t>Email</w:t>
      </w:r>
      <w:r>
        <w:t xml:space="preserve">: </w:t>
      </w:r>
      <w:hyperlink r:id="rId12" w:history="1">
        <w:r w:rsidRPr="006F07BB">
          <w:rPr>
            <w:rStyle w:val="Hyperlink"/>
          </w:rPr>
          <w:t>asbestostaskforce@act.gov.au</w:t>
        </w:r>
      </w:hyperlink>
    </w:p>
    <w:p w:rsidR="0083710A" w:rsidRDefault="0083710A" w:rsidP="0083710A">
      <w:pPr>
        <w:ind w:left="720"/>
      </w:pPr>
      <w:r w:rsidRPr="0083710A">
        <w:rPr>
          <w:b/>
        </w:rPr>
        <w:t>Post</w:t>
      </w:r>
      <w:r>
        <w:t xml:space="preserve">: </w:t>
      </w:r>
      <w:r w:rsidR="001A5C7C">
        <w:t>Complaints</w:t>
      </w:r>
      <w:r>
        <w:t xml:space="preserve">, </w:t>
      </w:r>
      <w:r w:rsidR="001A5C7C">
        <w:t>Asbestos Response Taskforce</w:t>
      </w:r>
      <w:r>
        <w:t>, GPO Box 158, Canberra ACT 2611</w:t>
      </w:r>
    </w:p>
    <w:p w:rsidR="0083710A" w:rsidRDefault="0083710A" w:rsidP="0083710A">
      <w:pPr>
        <w:pStyle w:val="Heading2"/>
      </w:pPr>
      <w:r>
        <w:t>ACT Ombudsman</w:t>
      </w:r>
    </w:p>
    <w:p w:rsidR="0083710A" w:rsidRDefault="0083710A" w:rsidP="0083710A">
      <w:r w:rsidRPr="0083710A">
        <w:t xml:space="preserve">Following a second level review, applicants can contact the ACT Ombudsman. The ACT Ombudsman is available to assist people who have complaints against the administrative actions of Government departments and agencies. Visit </w:t>
      </w:r>
      <w:hyperlink r:id="rId13" w:history="1">
        <w:r w:rsidRPr="006F07BB">
          <w:rPr>
            <w:rStyle w:val="Hyperlink"/>
          </w:rPr>
          <w:t>www.ombudsman.act.gov.au</w:t>
        </w:r>
      </w:hyperlink>
      <w:r>
        <w:t xml:space="preserve">, </w:t>
      </w:r>
      <w:r w:rsidRPr="0083710A">
        <w:t xml:space="preserve">email </w:t>
      </w:r>
      <w:hyperlink r:id="rId14" w:history="1">
        <w:r w:rsidRPr="006F07BB">
          <w:rPr>
            <w:rStyle w:val="Hyperlink"/>
          </w:rPr>
          <w:t>ombudsman@ombudsman.gov.au</w:t>
        </w:r>
      </w:hyperlink>
      <w:r>
        <w:t xml:space="preserve"> </w:t>
      </w:r>
      <w:r w:rsidRPr="0083710A">
        <w:t>or phone 1300 362 072.</w:t>
      </w:r>
    </w:p>
    <w:p w:rsidR="002B2018" w:rsidRDefault="002B2018" w:rsidP="002B2018">
      <w:pPr>
        <w:pStyle w:val="Heading2"/>
      </w:pPr>
      <w:r>
        <w:t>Further information</w:t>
      </w:r>
    </w:p>
    <w:p w:rsidR="002B2018" w:rsidRDefault="0083710A" w:rsidP="002B2018">
      <w:r w:rsidRPr="0083710A">
        <w:t>For more information or assistance to complete this form, call</w:t>
      </w:r>
      <w:r w:rsidR="002B2018">
        <w:t xml:space="preserve"> Access Canberra on 13 22 81 and ask to speak with the Asbestos Response Taskforce, or email </w:t>
      </w:r>
      <w:hyperlink r:id="rId15" w:history="1">
        <w:r w:rsidR="00A85670" w:rsidRPr="008A1D9E">
          <w:rPr>
            <w:rStyle w:val="Hyperlink"/>
          </w:rPr>
          <w:t>asbestostaskforce@act.gov.au</w:t>
        </w:r>
      </w:hyperlink>
      <w:r w:rsidR="00A85670">
        <w:t>.</w:t>
      </w:r>
    </w:p>
    <w:p w:rsidR="00DA37BF" w:rsidRDefault="00DA37BF" w:rsidP="002B2018">
      <w:pPr>
        <w:pStyle w:val="Heading2"/>
        <w:rPr>
          <w:sz w:val="48"/>
          <w:szCs w:val="48"/>
        </w:rPr>
      </w:pPr>
      <w:r>
        <w:rPr>
          <w:sz w:val="48"/>
          <w:szCs w:val="48"/>
        </w:rPr>
        <w:br w:type="page"/>
      </w:r>
    </w:p>
    <w:p w:rsidR="002B2018" w:rsidRPr="002B2018" w:rsidRDefault="002B2018" w:rsidP="002B2018">
      <w:pPr>
        <w:pStyle w:val="Heading2"/>
        <w:rPr>
          <w:sz w:val="48"/>
          <w:szCs w:val="48"/>
        </w:rPr>
      </w:pPr>
      <w:r w:rsidRPr="002B2018">
        <w:rPr>
          <w:sz w:val="48"/>
          <w:szCs w:val="48"/>
        </w:rPr>
        <w:lastRenderedPageBreak/>
        <w:t>ACCESSIBILITY</w:t>
      </w:r>
    </w:p>
    <w:p w:rsidR="00E26B96" w:rsidRDefault="00E26B96" w:rsidP="00E26B96">
      <w:pPr>
        <w:sectPr w:rsidR="00E26B96" w:rsidSect="00AB68C2">
          <w:headerReference w:type="even" r:id="rId16"/>
          <w:headerReference w:type="default" r:id="rId17"/>
          <w:footerReference w:type="even" r:id="rId18"/>
          <w:footerReference w:type="default" r:id="rId19"/>
          <w:headerReference w:type="first" r:id="rId20"/>
          <w:footerReference w:type="first" r:id="rId21"/>
          <w:type w:val="continuous"/>
          <w:pgSz w:w="11906" w:h="16838"/>
          <w:pgMar w:top="1440" w:right="1440" w:bottom="1440" w:left="1440" w:header="737" w:footer="340" w:gutter="0"/>
          <w:cols w:space="708"/>
          <w:docGrid w:linePitch="360"/>
        </w:sectPr>
      </w:pPr>
      <w:r>
        <w:t xml:space="preserve">The ACT Government is committed to making its information, services, events and venues as accessible as possible. If you have difficulty reading a standard printed publication and would like to receive this publication in an alternative format, such as large print, please phone 13 22 81 or email </w:t>
      </w:r>
      <w:hyperlink r:id="rId22" w:history="1">
        <w:r w:rsidRPr="008A1D9E">
          <w:rPr>
            <w:rStyle w:val="Hyperlink"/>
          </w:rPr>
          <w:t>asbestostaskforce@act.gov.au</w:t>
        </w:r>
      </w:hyperlink>
      <w:r>
        <w:t>.</w:t>
      </w:r>
    </w:p>
    <w:p w:rsidR="00E26B96" w:rsidRDefault="00E26B96" w:rsidP="00E26B96">
      <w:pPr>
        <w:spacing w:after="360"/>
      </w:pPr>
      <w:r>
        <w:rPr>
          <w:noProof/>
          <w:lang w:eastAsia="en-AU"/>
        </w:rPr>
        <w:drawing>
          <wp:inline distT="0" distB="0" distL="0" distR="0" wp14:anchorId="79C7192D" wp14:editId="661DC6E3">
            <wp:extent cx="539750" cy="539750"/>
            <wp:effectExtent l="0" t="0" r="0" b="0"/>
            <wp:docPr id="6" name="Picture 6" descr="National Interpreter Symbol" title="National Interpreter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ational-Interpreter-Symbol.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39750" cy="539750"/>
                    </a:xfrm>
                    <a:prstGeom prst="rect">
                      <a:avLst/>
                    </a:prstGeom>
                  </pic:spPr>
                </pic:pic>
              </a:graphicData>
            </a:graphic>
          </wp:inline>
        </w:drawing>
      </w:r>
    </w:p>
    <w:p w:rsidR="00E26B96" w:rsidRDefault="00E26B96" w:rsidP="00E26B96">
      <w:pPr>
        <w:sectPr w:rsidR="00E26B96" w:rsidSect="00B932C9">
          <w:type w:val="continuous"/>
          <w:pgSz w:w="11906" w:h="16838"/>
          <w:pgMar w:top="1440" w:right="1440" w:bottom="1440" w:left="1440" w:header="737" w:footer="340" w:gutter="0"/>
          <w:cols w:num="2" w:space="284" w:equalWidth="0">
            <w:col w:w="794" w:space="284"/>
            <w:col w:w="7948"/>
          </w:cols>
          <w:docGrid w:linePitch="360"/>
        </w:sectPr>
      </w:pPr>
      <w:r>
        <w:t>If English is not your first language and you require a translating and interpreting service, please phone 13 14 50 and ask for 13 22 81.</w:t>
      </w:r>
    </w:p>
    <w:p w:rsidR="00E26B96" w:rsidRDefault="00E26B96" w:rsidP="00E26B96">
      <w:r>
        <w:t>If you are deaf, or have a speech or hearing impairment, and need the teletypewriter service, please phone 13 36 77 and ask for 13 22 81.</w:t>
      </w:r>
    </w:p>
    <w:p w:rsidR="00DA37BF" w:rsidRDefault="00E26B96" w:rsidP="00E26B96">
      <w:pPr>
        <w:sectPr w:rsidR="00DA37BF" w:rsidSect="00AB68C2">
          <w:footerReference w:type="default" r:id="rId24"/>
          <w:type w:val="continuous"/>
          <w:pgSz w:w="11906" w:h="16838"/>
          <w:pgMar w:top="1440" w:right="1440" w:bottom="1440" w:left="1440" w:header="737" w:footer="340" w:gutter="0"/>
          <w:cols w:space="708"/>
          <w:docGrid w:linePitch="360"/>
        </w:sectPr>
      </w:pPr>
      <w:r>
        <w:t xml:space="preserve">For speak and listen users, please phone 1300 555 727 and ask for 13 22 81. For more information on this service visit </w:t>
      </w:r>
      <w:hyperlink r:id="rId25" w:history="1">
        <w:r w:rsidRPr="008A1D9E">
          <w:rPr>
            <w:rStyle w:val="Hyperlink"/>
          </w:rPr>
          <w:t>www.relayservice.com.au</w:t>
        </w:r>
      </w:hyperlink>
      <w:r>
        <w:t>.</w:t>
      </w:r>
    </w:p>
    <w:tbl>
      <w:tblPr>
        <w:tblStyle w:val="TableGrid"/>
        <w:tblW w:w="0" w:type="auto"/>
        <w:tblLook w:val="04A0" w:firstRow="1" w:lastRow="0" w:firstColumn="1" w:lastColumn="0" w:noHBand="0" w:noVBand="1"/>
      </w:tblPr>
      <w:tblGrid>
        <w:gridCol w:w="9016"/>
      </w:tblGrid>
      <w:tr w:rsidR="00DA37BF" w:rsidTr="00DA37BF">
        <w:tc>
          <w:tcPr>
            <w:tcW w:w="9016" w:type="dxa"/>
            <w:shd w:val="clear" w:color="auto" w:fill="D9D9D9" w:themeFill="background1" w:themeFillShade="D9"/>
          </w:tcPr>
          <w:p w:rsidR="00DA37BF" w:rsidRPr="00D93BB0" w:rsidRDefault="00DA37BF" w:rsidP="00DA37BF">
            <w:pPr>
              <w:spacing w:before="160" w:after="160"/>
              <w:rPr>
                <w:b/>
              </w:rPr>
            </w:pPr>
            <w:r w:rsidRPr="00D93BB0">
              <w:rPr>
                <w:b/>
              </w:rPr>
              <w:lastRenderedPageBreak/>
              <w:t>Taskforce use only</w:t>
            </w:r>
          </w:p>
          <w:p w:rsidR="00DA37BF" w:rsidRDefault="00DA37BF" w:rsidP="00DA37BF">
            <w:pPr>
              <w:spacing w:before="160" w:after="160"/>
            </w:pPr>
            <w:r>
              <w:t>Complaint reference number</w:t>
            </w:r>
            <w:r w:rsidR="00D93BB0">
              <w:t>:</w:t>
            </w:r>
          </w:p>
          <w:p w:rsidR="00DA37BF" w:rsidRDefault="00DA37BF" w:rsidP="00DA37BF">
            <w:pPr>
              <w:spacing w:before="160" w:after="160"/>
            </w:pPr>
            <w:r>
              <w:t>Date received</w:t>
            </w:r>
            <w:r w:rsidR="00D93BB0">
              <w:t>:</w:t>
            </w:r>
          </w:p>
        </w:tc>
      </w:tr>
    </w:tbl>
    <w:p w:rsidR="002B2018" w:rsidRDefault="002B2018" w:rsidP="00E26B96"/>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72"/>
        <w:gridCol w:w="5745"/>
      </w:tblGrid>
      <w:tr w:rsidR="00DA37BF" w:rsidRPr="00FC36F3" w:rsidTr="006B0129">
        <w:trPr>
          <w:trHeight w:val="416"/>
        </w:trPr>
        <w:tc>
          <w:tcPr>
            <w:tcW w:w="9017" w:type="dxa"/>
            <w:gridSpan w:val="2"/>
            <w:shd w:val="clear" w:color="auto" w:fill="2E74B5" w:themeFill="accent1" w:themeFillShade="BF"/>
            <w:vAlign w:val="center"/>
          </w:tcPr>
          <w:p w:rsidR="00DA37BF" w:rsidRDefault="00DA37BF" w:rsidP="007C3013">
            <w:pPr>
              <w:pStyle w:val="Formtitle"/>
            </w:pPr>
            <w:r w:rsidRPr="00A84A37">
              <w:t>Applicant to complete</w:t>
            </w:r>
          </w:p>
          <w:p w:rsidR="00DA37BF" w:rsidRPr="00DD53F5" w:rsidRDefault="00DA37BF" w:rsidP="006B0129">
            <w:pPr>
              <w:pStyle w:val="TableInstruction"/>
            </w:pPr>
            <w:r w:rsidRPr="006B0129">
              <w:rPr>
                <w:color w:val="FFFFFF" w:themeColor="background1"/>
              </w:rPr>
              <w:t>All fields marked with * are required</w:t>
            </w:r>
          </w:p>
        </w:tc>
      </w:tr>
      <w:tr w:rsidR="00DA37BF" w:rsidRPr="00FC36F3" w:rsidTr="006B0129">
        <w:trPr>
          <w:trHeight w:val="419"/>
        </w:trPr>
        <w:tc>
          <w:tcPr>
            <w:tcW w:w="9017" w:type="dxa"/>
            <w:gridSpan w:val="2"/>
            <w:shd w:val="clear" w:color="auto" w:fill="D9D9D9" w:themeFill="background1" w:themeFillShade="D9"/>
            <w:vAlign w:val="center"/>
          </w:tcPr>
          <w:p w:rsidR="00DA37BF" w:rsidRPr="00A84A37" w:rsidRDefault="00DA37BF" w:rsidP="007C3013">
            <w:pPr>
              <w:pStyle w:val="Formtitle2"/>
            </w:pPr>
            <w:r w:rsidRPr="00A84A37">
              <w:t xml:space="preserve">Part A – </w:t>
            </w:r>
            <w:r>
              <w:t>About you</w:t>
            </w:r>
            <w:r w:rsidRPr="00A84A37">
              <w:t xml:space="preserve"> </w:t>
            </w:r>
          </w:p>
        </w:tc>
      </w:tr>
      <w:tr w:rsidR="00DA37BF" w:rsidRPr="00FC36F3" w:rsidTr="007C3013">
        <w:trPr>
          <w:trHeight w:val="419"/>
        </w:trPr>
        <w:tc>
          <w:tcPr>
            <w:tcW w:w="3272" w:type="dxa"/>
            <w:vAlign w:val="center"/>
          </w:tcPr>
          <w:p w:rsidR="00DA37BF" w:rsidRPr="00394491" w:rsidRDefault="00DA37BF" w:rsidP="00DA37BF">
            <w:r w:rsidRPr="00FC36F3">
              <w:t>Name:</w:t>
            </w:r>
          </w:p>
        </w:tc>
        <w:tc>
          <w:tcPr>
            <w:tcW w:w="5745" w:type="dxa"/>
            <w:vAlign w:val="center"/>
          </w:tcPr>
          <w:p w:rsidR="00DA37BF" w:rsidRPr="00FC36F3" w:rsidRDefault="00DA37BF" w:rsidP="00DA37BF">
            <w:r w:rsidRPr="00FC36F3">
              <w:fldChar w:fldCharType="begin">
                <w:ffData>
                  <w:name w:val="Text1"/>
                  <w:enabled/>
                  <w:calcOnExit w:val="0"/>
                  <w:textInput/>
                </w:ffData>
              </w:fldChar>
            </w:r>
            <w:bookmarkStart w:id="1" w:name="Text1"/>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bookmarkEnd w:id="1"/>
          </w:p>
        </w:tc>
      </w:tr>
      <w:tr w:rsidR="00DA37BF" w:rsidRPr="00FC36F3" w:rsidTr="007C3013">
        <w:trPr>
          <w:trHeight w:val="426"/>
        </w:trPr>
        <w:tc>
          <w:tcPr>
            <w:tcW w:w="3272" w:type="dxa"/>
            <w:vAlign w:val="center"/>
          </w:tcPr>
          <w:p w:rsidR="00DA37BF" w:rsidRDefault="00DA37BF" w:rsidP="00DA37BF">
            <w:r>
              <w:t>Postal address:</w:t>
            </w:r>
          </w:p>
        </w:tc>
        <w:tc>
          <w:tcPr>
            <w:tcW w:w="5745" w:type="dxa"/>
            <w:vAlign w:val="center"/>
          </w:tcPr>
          <w:p w:rsidR="00DA37BF" w:rsidRPr="00FC36F3" w:rsidRDefault="00DA37BF" w:rsidP="00DA37BF">
            <w:r w:rsidRPr="00FC36F3">
              <w:fldChar w:fldCharType="begin">
                <w:ffData>
                  <w:name w:val="Text2"/>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p>
        </w:tc>
      </w:tr>
      <w:tr w:rsidR="00DA37BF" w:rsidRPr="00FC36F3" w:rsidTr="007C3013">
        <w:trPr>
          <w:trHeight w:val="404"/>
        </w:trPr>
        <w:tc>
          <w:tcPr>
            <w:tcW w:w="3272" w:type="dxa"/>
            <w:vAlign w:val="center"/>
          </w:tcPr>
          <w:p w:rsidR="00DA37BF" w:rsidRPr="00FC36F3" w:rsidRDefault="00DA37BF" w:rsidP="00DA37BF">
            <w:r w:rsidRPr="00FC36F3">
              <w:t>Telephone:</w:t>
            </w:r>
          </w:p>
        </w:tc>
        <w:tc>
          <w:tcPr>
            <w:tcW w:w="5745" w:type="dxa"/>
            <w:vAlign w:val="center"/>
          </w:tcPr>
          <w:p w:rsidR="00DA37BF" w:rsidRDefault="00DA37BF" w:rsidP="00DA37BF">
            <w:r w:rsidRPr="00FC36F3">
              <w:fldChar w:fldCharType="begin">
                <w:ffData>
                  <w:name w:val="Text3"/>
                  <w:enabled/>
                  <w:calcOnExit w:val="0"/>
                  <w:textInput/>
                </w:ffData>
              </w:fldChar>
            </w:r>
            <w:bookmarkStart w:id="2" w:name="Text3"/>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bookmarkEnd w:id="2"/>
            <w:r>
              <w:t xml:space="preserve">  Home</w:t>
            </w:r>
          </w:p>
          <w:p w:rsidR="00DA37BF" w:rsidRDefault="00DA37BF" w:rsidP="00DA37BF">
            <w:r w:rsidRPr="00FC36F3">
              <w:fldChar w:fldCharType="begin">
                <w:ffData>
                  <w:name w:val="Text3"/>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r>
              <w:t xml:space="preserve">  Business</w:t>
            </w:r>
          </w:p>
          <w:p w:rsidR="00DA37BF" w:rsidRPr="00FC36F3" w:rsidRDefault="00DA37BF" w:rsidP="00DA37BF">
            <w:r w:rsidRPr="00FC36F3">
              <w:fldChar w:fldCharType="begin">
                <w:ffData>
                  <w:name w:val="Text3"/>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r>
              <w:t xml:space="preserve">  Mobile</w:t>
            </w:r>
          </w:p>
        </w:tc>
      </w:tr>
      <w:tr w:rsidR="00DA37BF" w:rsidRPr="00FC36F3" w:rsidTr="007C3013">
        <w:trPr>
          <w:trHeight w:val="409"/>
        </w:trPr>
        <w:tc>
          <w:tcPr>
            <w:tcW w:w="3272" w:type="dxa"/>
            <w:vAlign w:val="center"/>
          </w:tcPr>
          <w:p w:rsidR="00DA37BF" w:rsidRPr="00FC36F3" w:rsidRDefault="00DA37BF" w:rsidP="00DA37BF">
            <w:r w:rsidRPr="00FC36F3">
              <w:t>Email:</w:t>
            </w:r>
          </w:p>
        </w:tc>
        <w:tc>
          <w:tcPr>
            <w:tcW w:w="5745" w:type="dxa"/>
            <w:vAlign w:val="center"/>
          </w:tcPr>
          <w:p w:rsidR="00DA37BF" w:rsidRPr="00FC36F3" w:rsidRDefault="00DA37BF" w:rsidP="00DA37BF">
            <w:r w:rsidRPr="00FC36F3">
              <w:fldChar w:fldCharType="begin">
                <w:ffData>
                  <w:name w:val="Text4"/>
                  <w:enabled/>
                  <w:calcOnExit w:val="0"/>
                  <w:textInput/>
                </w:ffData>
              </w:fldChar>
            </w:r>
            <w:bookmarkStart w:id="3" w:name="Text4"/>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bookmarkEnd w:id="3"/>
          </w:p>
        </w:tc>
      </w:tr>
      <w:tr w:rsidR="00DA37BF" w:rsidRPr="00FC36F3" w:rsidTr="007C3013">
        <w:trPr>
          <w:trHeight w:val="409"/>
        </w:trPr>
        <w:tc>
          <w:tcPr>
            <w:tcW w:w="3272" w:type="dxa"/>
            <w:vAlign w:val="center"/>
          </w:tcPr>
          <w:p w:rsidR="00DA37BF" w:rsidRDefault="00DA37BF" w:rsidP="00DA37BF">
            <w:r>
              <w:t>Preferred means of contact:</w:t>
            </w:r>
          </w:p>
          <w:p w:rsidR="00DA37BF" w:rsidRPr="00A84A37" w:rsidRDefault="00DA37BF" w:rsidP="0001626E">
            <w:pPr>
              <w:pStyle w:val="TableInstruction"/>
            </w:pPr>
            <w:r w:rsidRPr="00A84A37">
              <w:t>Please mark as appropriate</w:t>
            </w:r>
          </w:p>
        </w:tc>
        <w:tc>
          <w:tcPr>
            <w:tcW w:w="5745" w:type="dxa"/>
            <w:vAlign w:val="center"/>
          </w:tcPr>
          <w:p w:rsidR="00DA37BF"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Email</w:t>
            </w:r>
          </w:p>
          <w:p w:rsidR="00DA37BF"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Telephone</w:t>
            </w:r>
          </w:p>
          <w:p w:rsidR="00DA37BF" w:rsidRPr="00FC36F3"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Post</w:t>
            </w:r>
          </w:p>
        </w:tc>
      </w:tr>
      <w:tr w:rsidR="00DA37BF" w:rsidRPr="00FC36F3" w:rsidTr="007C3013">
        <w:trPr>
          <w:trHeight w:val="409"/>
        </w:trPr>
        <w:tc>
          <w:tcPr>
            <w:tcW w:w="3272" w:type="dxa"/>
            <w:vAlign w:val="center"/>
          </w:tcPr>
          <w:p w:rsidR="00DA37BF" w:rsidRDefault="00DA37BF" w:rsidP="00DA37BF">
            <w:r>
              <w:t>I am a:</w:t>
            </w:r>
          </w:p>
          <w:p w:rsidR="00DA37BF" w:rsidRDefault="00DA37BF" w:rsidP="0001626E">
            <w:pPr>
              <w:pStyle w:val="TableInstruction"/>
            </w:pPr>
            <w:r w:rsidRPr="00A84A37">
              <w:t>Please mark as appropriate</w:t>
            </w:r>
          </w:p>
        </w:tc>
        <w:tc>
          <w:tcPr>
            <w:tcW w:w="5745" w:type="dxa"/>
            <w:vAlign w:val="center"/>
          </w:tcPr>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Current/former owner of an Affected Property</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Current/former owner of an Eligible Impacted Property</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Resident at an Inconvenienced Property</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Current/former tenant of an Affected Property</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Community member</w:t>
            </w:r>
          </w:p>
          <w:p w:rsidR="00DA37BF" w:rsidRPr="00FC36F3"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Other (specify below)</w:t>
            </w:r>
          </w:p>
        </w:tc>
      </w:tr>
      <w:tr w:rsidR="00DA37BF" w:rsidRPr="00FC36F3" w:rsidTr="007C3013">
        <w:trPr>
          <w:trHeight w:val="409"/>
        </w:trPr>
        <w:tc>
          <w:tcPr>
            <w:tcW w:w="9017" w:type="dxa"/>
            <w:gridSpan w:val="2"/>
            <w:vAlign w:val="center"/>
          </w:tcPr>
          <w:p w:rsidR="00DA37BF" w:rsidRPr="00FC36F3" w:rsidRDefault="00DA37BF" w:rsidP="00DA37BF">
            <w:r>
              <w:t xml:space="preserve">Other : </w:t>
            </w:r>
            <w:r w:rsidRPr="00FC36F3">
              <w:fldChar w:fldCharType="begin">
                <w:ffData>
                  <w:name w:val="Text2"/>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p>
        </w:tc>
      </w:tr>
      <w:tr w:rsidR="00DA37BF" w:rsidRPr="00FC36F3" w:rsidTr="007C3013">
        <w:trPr>
          <w:trHeight w:val="409"/>
        </w:trPr>
        <w:tc>
          <w:tcPr>
            <w:tcW w:w="9017" w:type="dxa"/>
            <w:gridSpan w:val="2"/>
            <w:vAlign w:val="center"/>
          </w:tcPr>
          <w:p w:rsidR="00DA37BF" w:rsidRDefault="00DA37BF" w:rsidP="00DA37BF">
            <w:r>
              <w:lastRenderedPageBreak/>
              <w:t xml:space="preserve">Taskforce Case Client Number (if applicable/known) : </w:t>
            </w:r>
            <w:r w:rsidRPr="00FC36F3">
              <w:fldChar w:fldCharType="begin">
                <w:ffData>
                  <w:name w:val="Text2"/>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p>
        </w:tc>
      </w:tr>
      <w:tr w:rsidR="00DA37BF" w:rsidRPr="00FC36F3" w:rsidTr="002625DF">
        <w:trPr>
          <w:trHeight w:val="409"/>
        </w:trPr>
        <w:tc>
          <w:tcPr>
            <w:tcW w:w="90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A37BF" w:rsidRPr="0072257E" w:rsidRDefault="00DA37BF" w:rsidP="00DA37BF">
            <w:r>
              <w:t>*</w:t>
            </w:r>
            <w:r w:rsidRPr="00602C0A">
              <w:t xml:space="preserve">Part B – </w:t>
            </w:r>
            <w:r>
              <w:t>Your complaint</w:t>
            </w:r>
          </w:p>
        </w:tc>
      </w:tr>
      <w:tr w:rsidR="00DA37BF" w:rsidRPr="00FC36F3" w:rsidTr="007C3013">
        <w:trPr>
          <w:trHeight w:val="408"/>
        </w:trPr>
        <w:tc>
          <w:tcPr>
            <w:tcW w:w="3272" w:type="dxa"/>
            <w:vAlign w:val="center"/>
          </w:tcPr>
          <w:p w:rsidR="00DA37BF" w:rsidRDefault="00DA37BF" w:rsidP="00DA37BF">
            <w:r>
              <w:t>*I want to:</w:t>
            </w:r>
          </w:p>
          <w:p w:rsidR="00DA37BF" w:rsidRDefault="00DA37BF" w:rsidP="0001626E">
            <w:pPr>
              <w:pStyle w:val="TableInstruction"/>
            </w:pPr>
            <w:r w:rsidRPr="00C66DCF">
              <w:t>Please mark as appropriate</w:t>
            </w:r>
          </w:p>
        </w:tc>
        <w:tc>
          <w:tcPr>
            <w:tcW w:w="5745" w:type="dxa"/>
            <w:vAlign w:val="center"/>
          </w:tcPr>
          <w:p w:rsidR="00DA37BF"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Make a complaint</w:t>
            </w:r>
          </w:p>
          <w:p w:rsidR="00DA37BF"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Seek a first level review</w:t>
            </w:r>
          </w:p>
          <w:p w:rsidR="00DA37BF" w:rsidRPr="00FC36F3" w:rsidRDefault="00DA37BF" w:rsidP="00DA37BF">
            <w:r w:rsidRPr="00FC36F3">
              <w:fldChar w:fldCharType="begin">
                <w:ffData>
                  <w:name w:val="Check1"/>
                  <w:enabled/>
                  <w:calcOnExit w:val="0"/>
                  <w:checkBox>
                    <w:sizeAuto/>
                    <w:default w:val="0"/>
                  </w:checkBox>
                </w:ffData>
              </w:fldChar>
            </w:r>
            <w:r w:rsidRPr="00FC36F3">
              <w:instrText xml:space="preserve"> FORMCHECKBOX </w:instrText>
            </w:r>
            <w:r w:rsidR="00A701C5">
              <w:fldChar w:fldCharType="separate"/>
            </w:r>
            <w:r w:rsidRPr="00FC36F3">
              <w:fldChar w:fldCharType="end"/>
            </w:r>
            <w:r w:rsidRPr="00FC36F3">
              <w:t xml:space="preserve">  </w:t>
            </w:r>
            <w:r>
              <w:t>Seek a second level review</w:t>
            </w:r>
          </w:p>
        </w:tc>
      </w:tr>
      <w:tr w:rsidR="00DA37BF" w:rsidRPr="00FC36F3" w:rsidTr="007C3013">
        <w:trPr>
          <w:trHeight w:val="408"/>
        </w:trPr>
        <w:tc>
          <w:tcPr>
            <w:tcW w:w="3272" w:type="dxa"/>
            <w:vAlign w:val="center"/>
          </w:tcPr>
          <w:p w:rsidR="00DA37BF" w:rsidRDefault="00DA37BF" w:rsidP="00DA37BF">
            <w:r>
              <w:t>*My complaint relates to:</w:t>
            </w:r>
          </w:p>
          <w:p w:rsidR="00DA37BF" w:rsidRPr="001728E7" w:rsidRDefault="00DA37BF" w:rsidP="0001626E">
            <w:pPr>
              <w:pStyle w:val="TableInstruction"/>
            </w:pPr>
            <w:r w:rsidRPr="00C66DCF">
              <w:t>Please mark as appropriate</w:t>
            </w:r>
          </w:p>
        </w:tc>
        <w:tc>
          <w:tcPr>
            <w:tcW w:w="5745" w:type="dxa"/>
            <w:vAlign w:val="center"/>
          </w:tcPr>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Personal support</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Financial assistance</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Valuation / Purchase Process</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Demolition</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Private demolition</w:t>
            </w:r>
          </w:p>
          <w:p w:rsidR="00DA37BF" w:rsidRPr="005B4BA1" w:rsidRDefault="00DA37BF" w:rsidP="00DA37BF">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Communication</w:t>
            </w:r>
          </w:p>
          <w:p w:rsidR="00DA37BF" w:rsidRDefault="00DA37BF" w:rsidP="00DA37BF">
            <w:pPr>
              <w:rPr>
                <w:b/>
              </w:rPr>
            </w:pPr>
            <w:r w:rsidRPr="005B4BA1">
              <w:fldChar w:fldCharType="begin">
                <w:ffData>
                  <w:name w:val="Check1"/>
                  <w:enabled/>
                  <w:calcOnExit w:val="0"/>
                  <w:checkBox>
                    <w:sizeAuto/>
                    <w:default w:val="0"/>
                  </w:checkBox>
                </w:ffData>
              </w:fldChar>
            </w:r>
            <w:r w:rsidRPr="005B4BA1">
              <w:instrText xml:space="preserve"> FORMCHECKBOX </w:instrText>
            </w:r>
            <w:r w:rsidR="00A701C5">
              <w:fldChar w:fldCharType="separate"/>
            </w:r>
            <w:r w:rsidRPr="005B4BA1">
              <w:fldChar w:fldCharType="end"/>
            </w:r>
            <w:r w:rsidRPr="005B4BA1">
              <w:t xml:space="preserve">  Other (specify below)</w:t>
            </w:r>
          </w:p>
        </w:tc>
      </w:tr>
      <w:tr w:rsidR="00DA37BF" w:rsidRPr="00FC36F3" w:rsidTr="007C3013">
        <w:trPr>
          <w:trHeight w:val="408"/>
        </w:trPr>
        <w:tc>
          <w:tcPr>
            <w:tcW w:w="9017" w:type="dxa"/>
            <w:gridSpan w:val="2"/>
            <w:vAlign w:val="center"/>
          </w:tcPr>
          <w:p w:rsidR="00DA37BF" w:rsidRDefault="00DA37BF" w:rsidP="00DA37BF">
            <w:pPr>
              <w:rPr>
                <w:b/>
              </w:rPr>
            </w:pPr>
            <w:r>
              <w:t xml:space="preserve">Other : </w:t>
            </w:r>
            <w:r w:rsidRPr="00FC36F3">
              <w:fldChar w:fldCharType="begin">
                <w:ffData>
                  <w:name w:val="Text2"/>
                  <w:enabled/>
                  <w:calcOnExit w:val="0"/>
                  <w:textInput/>
                </w:ffData>
              </w:fldChar>
            </w:r>
            <w:r w:rsidRPr="00FC36F3">
              <w:instrText xml:space="preserve"> FORMTEXT </w:instrText>
            </w:r>
            <w:r w:rsidRPr="00FC36F3">
              <w:fldChar w:fldCharType="separate"/>
            </w:r>
            <w:r w:rsidRPr="00FC36F3">
              <w:rPr>
                <w:noProof/>
              </w:rPr>
              <w:t> </w:t>
            </w:r>
            <w:r w:rsidRPr="00FC36F3">
              <w:rPr>
                <w:noProof/>
              </w:rPr>
              <w:t> </w:t>
            </w:r>
            <w:r w:rsidRPr="00FC36F3">
              <w:rPr>
                <w:noProof/>
              </w:rPr>
              <w:t> </w:t>
            </w:r>
            <w:r w:rsidRPr="00FC36F3">
              <w:rPr>
                <w:noProof/>
              </w:rPr>
              <w:t> </w:t>
            </w:r>
            <w:r w:rsidRPr="00FC36F3">
              <w:rPr>
                <w:noProof/>
              </w:rPr>
              <w:t> </w:t>
            </w:r>
            <w:r w:rsidRPr="00FC36F3">
              <w:fldChar w:fldCharType="end"/>
            </w:r>
          </w:p>
        </w:tc>
      </w:tr>
      <w:tr w:rsidR="00DA37BF" w:rsidRPr="00FC36F3" w:rsidTr="007C3013">
        <w:trPr>
          <w:trHeight w:val="8050"/>
        </w:trPr>
        <w:tc>
          <w:tcPr>
            <w:tcW w:w="9017" w:type="dxa"/>
            <w:gridSpan w:val="2"/>
          </w:tcPr>
          <w:p w:rsidR="00DA37BF" w:rsidRPr="0072257E" w:rsidRDefault="00DA37BF" w:rsidP="00DA37BF">
            <w:r w:rsidRPr="0072257E">
              <w:lastRenderedPageBreak/>
              <w:t>Details of your complaint</w:t>
            </w:r>
          </w:p>
          <w:p w:rsidR="00DA37BF" w:rsidRPr="0001626E" w:rsidRDefault="00DA37BF" w:rsidP="0001626E">
            <w:pPr>
              <w:pStyle w:val="TableInstruction"/>
            </w:pPr>
            <w:r w:rsidRPr="0001626E">
              <w:t>Please include as much detail as you can and attach any relevant documents as required. If you require more space, please attach additional pages.</w:t>
            </w:r>
          </w:p>
        </w:tc>
      </w:tr>
      <w:tr w:rsidR="00DA37BF" w:rsidRPr="00FC36F3" w:rsidTr="0001626E">
        <w:tblPrEx>
          <w:tblLook w:val="0000" w:firstRow="0" w:lastRow="0" w:firstColumn="0" w:lastColumn="0" w:noHBand="0" w:noVBand="0"/>
        </w:tblPrEx>
        <w:trPr>
          <w:trHeight w:val="321"/>
        </w:trPr>
        <w:tc>
          <w:tcPr>
            <w:tcW w:w="9017" w:type="dxa"/>
            <w:gridSpan w:val="2"/>
            <w:tcBorders>
              <w:bottom w:val="single" w:sz="4" w:space="0" w:color="auto"/>
            </w:tcBorders>
            <w:shd w:val="clear" w:color="auto" w:fill="D9D9D9" w:themeFill="background1" w:themeFillShade="D9"/>
          </w:tcPr>
          <w:p w:rsidR="00DA37BF" w:rsidRDefault="00DA37BF" w:rsidP="007C3013">
            <w:pPr>
              <w:pStyle w:val="Formtitle2"/>
            </w:pPr>
            <w:r>
              <w:rPr>
                <w:b w:val="0"/>
                <w:sz w:val="22"/>
                <w:szCs w:val="22"/>
              </w:rPr>
              <w:br w:type="page"/>
              <w:t>*</w:t>
            </w:r>
            <w:r>
              <w:t>Part C – Contact to date</w:t>
            </w:r>
          </w:p>
        </w:tc>
      </w:tr>
      <w:tr w:rsidR="00DA37BF" w:rsidRPr="00FC36F3" w:rsidTr="0001626E">
        <w:tblPrEx>
          <w:tblLook w:val="0000" w:firstRow="0" w:lastRow="0" w:firstColumn="0" w:lastColumn="0" w:noHBand="0" w:noVBand="0"/>
        </w:tblPrEx>
        <w:trPr>
          <w:trHeight w:val="4196"/>
        </w:trPr>
        <w:tc>
          <w:tcPr>
            <w:tcW w:w="9017" w:type="dxa"/>
            <w:gridSpan w:val="2"/>
            <w:tcBorders>
              <w:bottom w:val="single" w:sz="4" w:space="0" w:color="auto"/>
            </w:tcBorders>
            <w:shd w:val="clear" w:color="auto" w:fill="auto"/>
          </w:tcPr>
          <w:p w:rsidR="00DA37BF" w:rsidRPr="0055434A" w:rsidRDefault="00DA37BF" w:rsidP="00D93BB0">
            <w:pPr>
              <w:pStyle w:val="TableInstruction"/>
            </w:pPr>
            <w:r>
              <w:t>P</w:t>
            </w:r>
            <w:r w:rsidRPr="00A84A37">
              <w:t>lease include details of any contact with the relevant area to date.</w:t>
            </w:r>
          </w:p>
        </w:tc>
      </w:tr>
      <w:tr w:rsidR="00DA37BF" w:rsidRPr="00FC36F3" w:rsidTr="0001626E">
        <w:tblPrEx>
          <w:tblLook w:val="0000" w:firstRow="0" w:lastRow="0" w:firstColumn="0" w:lastColumn="0" w:noHBand="0" w:noVBand="0"/>
        </w:tblPrEx>
        <w:trPr>
          <w:trHeight w:val="321"/>
        </w:trPr>
        <w:tc>
          <w:tcPr>
            <w:tcW w:w="9017" w:type="dxa"/>
            <w:gridSpan w:val="2"/>
            <w:tcBorders>
              <w:top w:val="single" w:sz="4" w:space="0" w:color="auto"/>
              <w:bottom w:val="single" w:sz="4" w:space="0" w:color="auto"/>
            </w:tcBorders>
            <w:shd w:val="clear" w:color="auto" w:fill="D9D9D9" w:themeFill="background1" w:themeFillShade="D9"/>
          </w:tcPr>
          <w:p w:rsidR="00DA37BF" w:rsidRDefault="00DA37BF" w:rsidP="007C3013">
            <w:pPr>
              <w:pStyle w:val="Formtitle2"/>
            </w:pPr>
            <w:r>
              <w:lastRenderedPageBreak/>
              <w:t>*Part D – Desired outcome</w:t>
            </w:r>
          </w:p>
        </w:tc>
      </w:tr>
      <w:tr w:rsidR="00DA37BF" w:rsidRPr="00FC36F3" w:rsidTr="007C3013">
        <w:tblPrEx>
          <w:tblLook w:val="0000" w:firstRow="0" w:lastRow="0" w:firstColumn="0" w:lastColumn="0" w:noHBand="0" w:noVBand="0"/>
        </w:tblPrEx>
        <w:trPr>
          <w:trHeight w:val="4025"/>
        </w:trPr>
        <w:tc>
          <w:tcPr>
            <w:tcW w:w="9017" w:type="dxa"/>
            <w:gridSpan w:val="2"/>
            <w:tcBorders>
              <w:bottom w:val="single" w:sz="4" w:space="0" w:color="auto"/>
            </w:tcBorders>
            <w:shd w:val="clear" w:color="auto" w:fill="auto"/>
          </w:tcPr>
          <w:p w:rsidR="00DA37BF" w:rsidRDefault="00DA37BF" w:rsidP="00D93BB0">
            <w:pPr>
              <w:pStyle w:val="TableInstruction"/>
              <w:rPr>
                <w:b/>
                <w:sz w:val="24"/>
              </w:rPr>
            </w:pPr>
            <w:r w:rsidRPr="0055434A">
              <w:t>Describe the outcome would you like from this process?</w:t>
            </w:r>
          </w:p>
        </w:tc>
      </w:tr>
      <w:tr w:rsidR="00DA37BF" w:rsidRPr="00FC36F3" w:rsidTr="002625DF">
        <w:tblPrEx>
          <w:tblLook w:val="0000" w:firstRow="0" w:lastRow="0" w:firstColumn="0" w:lastColumn="0" w:noHBand="0" w:noVBand="0"/>
        </w:tblPrEx>
        <w:trPr>
          <w:trHeight w:val="321"/>
        </w:trPr>
        <w:tc>
          <w:tcPr>
            <w:tcW w:w="9017" w:type="dxa"/>
            <w:gridSpan w:val="2"/>
            <w:tcBorders>
              <w:top w:val="single" w:sz="4" w:space="0" w:color="auto"/>
              <w:bottom w:val="nil"/>
            </w:tcBorders>
            <w:shd w:val="clear" w:color="auto" w:fill="D9D9D9" w:themeFill="background1" w:themeFillShade="D9"/>
          </w:tcPr>
          <w:p w:rsidR="00DA37BF" w:rsidRPr="00602C0A" w:rsidRDefault="00DA37BF" w:rsidP="007C3013">
            <w:pPr>
              <w:pStyle w:val="Formtitle2"/>
            </w:pPr>
            <w:r>
              <w:t xml:space="preserve">Part E - </w:t>
            </w:r>
            <w:r w:rsidRPr="00602C0A">
              <w:t>Sign</w:t>
            </w:r>
            <w:r>
              <w:t>ing</w:t>
            </w:r>
          </w:p>
        </w:tc>
      </w:tr>
      <w:tr w:rsidR="00DA37BF" w:rsidRPr="00FC36F3" w:rsidTr="007C3013">
        <w:tblPrEx>
          <w:tblLook w:val="0000" w:firstRow="0" w:lastRow="0" w:firstColumn="0" w:lastColumn="0" w:noHBand="0" w:noVBand="0"/>
        </w:tblPrEx>
        <w:trPr>
          <w:trHeight w:val="640"/>
        </w:trPr>
        <w:tc>
          <w:tcPr>
            <w:tcW w:w="9017" w:type="dxa"/>
            <w:gridSpan w:val="2"/>
            <w:tcBorders>
              <w:bottom w:val="single" w:sz="4" w:space="0" w:color="auto"/>
            </w:tcBorders>
            <w:vAlign w:val="center"/>
          </w:tcPr>
          <w:p w:rsidR="00DA37BF" w:rsidRPr="001D3891" w:rsidRDefault="00DA37BF" w:rsidP="007C3013">
            <w:r>
              <w:t>I</w:t>
            </w:r>
            <w:r w:rsidRPr="001D3891">
              <w:t xml:space="preserve"> declare that the information contained in this application is true and correct.</w:t>
            </w:r>
          </w:p>
          <w:p w:rsidR="00DA37BF" w:rsidRDefault="00DA37BF" w:rsidP="007C3013">
            <w:r>
              <w:t>I</w:t>
            </w:r>
            <w:r w:rsidRPr="001D3891">
              <w:t xml:space="preserve"> have read th</w:t>
            </w:r>
            <w:r w:rsidRPr="0001626E">
              <w:t xml:space="preserve">e Asbestos Response Taskforce Complaints Policy </w:t>
            </w:r>
            <w:r>
              <w:t>and understand this</w:t>
            </w:r>
            <w:r w:rsidRPr="001D3891">
              <w:t xml:space="preserve"> </w:t>
            </w:r>
            <w:r>
              <w:t>complaint will be processed</w:t>
            </w:r>
            <w:r w:rsidRPr="001D3891">
              <w:t xml:space="preserve"> in accordance with it.</w:t>
            </w:r>
          </w:p>
          <w:p w:rsidR="00DA37BF" w:rsidRPr="00A84A37" w:rsidRDefault="00DA37BF" w:rsidP="007C3013">
            <w:pPr>
              <w:spacing w:after="480"/>
              <w:rPr>
                <w:b/>
              </w:rPr>
            </w:pPr>
            <w:r w:rsidRPr="00A84A37">
              <w:rPr>
                <w:b/>
              </w:rPr>
              <w:t>Name:</w:t>
            </w:r>
          </w:p>
          <w:p w:rsidR="00DA37BF" w:rsidRPr="00A84A37" w:rsidRDefault="00DA37BF" w:rsidP="007C3013">
            <w:pPr>
              <w:spacing w:after="480"/>
              <w:rPr>
                <w:b/>
              </w:rPr>
            </w:pPr>
            <w:r w:rsidRPr="00A84A37">
              <w:rPr>
                <w:b/>
              </w:rPr>
              <w:t>Signature:</w:t>
            </w:r>
          </w:p>
          <w:p w:rsidR="00DA37BF" w:rsidRPr="002C55D1" w:rsidRDefault="00DA37BF" w:rsidP="007C3013">
            <w:pPr>
              <w:rPr>
                <w:i/>
              </w:rPr>
            </w:pPr>
            <w:r w:rsidRPr="00A84A37">
              <w:rPr>
                <w:b/>
              </w:rPr>
              <w:t>Date:</w:t>
            </w:r>
          </w:p>
        </w:tc>
      </w:tr>
    </w:tbl>
    <w:p w:rsidR="00DA37BF" w:rsidRPr="000C6E8C" w:rsidRDefault="00DA37BF" w:rsidP="00E26B96"/>
    <w:sectPr w:rsidR="00DA37BF" w:rsidRPr="000C6E8C" w:rsidSect="00DA37BF">
      <w:pgSz w:w="11906" w:h="16838"/>
      <w:pgMar w:top="1440" w:right="1440" w:bottom="1440" w:left="1440" w:header="73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1C5" w:rsidRDefault="00A701C5" w:rsidP="000C6E8C">
      <w:pPr>
        <w:spacing w:after="0" w:line="240" w:lineRule="auto"/>
      </w:pPr>
      <w:r>
        <w:separator/>
      </w:r>
    </w:p>
  </w:endnote>
  <w:endnote w:type="continuationSeparator" w:id="0">
    <w:p w:rsidR="00A701C5" w:rsidRDefault="00A701C5" w:rsidP="000C6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Default="00E26B9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Pr="0030412B" w:rsidRDefault="00E26B96" w:rsidP="0030412B">
    <w:pPr>
      <w:pStyle w:val="Footer"/>
      <w:tabs>
        <w:tab w:val="clear" w:pos="4513"/>
      </w:tabs>
    </w:pPr>
    <w:r>
      <w:rPr>
        <w:noProof/>
        <w:lang w:eastAsia="en-AU"/>
      </w:rPr>
      <mc:AlternateContent>
        <mc:Choice Requires="wps">
          <w:drawing>
            <wp:anchor distT="0" distB="0" distL="114300" distR="114300" simplePos="0" relativeHeight="251657728" behindDoc="0" locked="0" layoutInCell="1" allowOverlap="1" wp14:anchorId="101C6D08" wp14:editId="2D8F7EC9">
              <wp:simplePos x="0" y="0"/>
              <wp:positionH relativeFrom="column">
                <wp:posOffset>-669290</wp:posOffset>
              </wp:positionH>
              <wp:positionV relativeFrom="paragraph">
                <wp:posOffset>-381000</wp:posOffset>
              </wp:positionV>
              <wp:extent cx="7070400" cy="500400"/>
              <wp:effectExtent l="0" t="0" r="16510" b="13970"/>
              <wp:wrapNone/>
              <wp:docPr id="2" name="Rectangle 2" descr="&quot;&qu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70400" cy="500400"/>
                      </a:xfrm>
                      <a:prstGeom prst="rect">
                        <a:avLst/>
                      </a:prstGeom>
                      <a:blipFill dpi="0" rotWithShape="1">
                        <a:blip r:embed="rId1">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9EDDD" id="Rectangle 2" o:spid="_x0000_s1026" alt="&quot;&quot;" style="position:absolute;margin-left:-52.7pt;margin-top:-30pt;width:556.7pt;height:3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" strokecolor="#1f4d78 [1604]" strokeweight="1pt">
              <v:fill r:id="rId2" o:title="&quot;&quot;" recolor="t" rotate="t" type="frame"/>
              <v:path arrowok="t"/>
              <o:lock v:ext="edit" aspectratio="t"/>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Default="00E26B9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6E8C" w:rsidRPr="0030412B" w:rsidRDefault="0030412B" w:rsidP="0030412B">
    <w:pPr>
      <w:pStyle w:val="Footer"/>
      <w:tabs>
        <w:tab w:val="clear" w:pos="4513"/>
      </w:tabs>
    </w:pPr>
    <w:r>
      <w:rPr>
        <w:noProof/>
        <w:lang w:eastAsia="en-AU"/>
      </w:rPr>
      <mc:AlternateContent>
        <mc:Choice Requires="wps">
          <w:drawing>
            <wp:anchor distT="0" distB="0" distL="114300" distR="114300" simplePos="0" relativeHeight="251656704" behindDoc="0" locked="0" layoutInCell="1" allowOverlap="1">
              <wp:simplePos x="0" y="0"/>
              <wp:positionH relativeFrom="column">
                <wp:posOffset>-669290</wp:posOffset>
              </wp:positionH>
              <wp:positionV relativeFrom="paragraph">
                <wp:posOffset>-381000</wp:posOffset>
              </wp:positionV>
              <wp:extent cx="7070400" cy="500400"/>
              <wp:effectExtent l="0" t="0" r="16510" b="13970"/>
              <wp:wrapNone/>
              <wp:docPr id="5"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070400" cy="500400"/>
                      </a:xfrm>
                      <a:prstGeom prst="rect">
                        <a:avLst/>
                      </a:prstGeom>
                      <a:blipFill dpi="0" rotWithShape="1">
                        <a:blip r:embed="rId1">
                          <a:extLst>
                            <a:ext uri="{28A0092B-C50C-407E-A947-70E740481C1C}">
                              <a14:useLocalDpi xmlns:a14="http://schemas.microsoft.com/office/drawing/2010/main" val="0"/>
                            </a:ext>
                          </a:extLst>
                        </a:blip>
                        <a:srcRect/>
                        <a:stretch>
                          <a:fillRect/>
                        </a:stretch>
                      </a:blip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2AEB21" id="Rectangle 5" o:spid="_x0000_s1026" style="position:absolute;margin-left:-52.7pt;margin-top:-30pt;width:556.7pt;height:3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" strokecolor="#1f4d78 [1604]" strokeweight="1pt">
              <v:fill r:id="rId2" o:title="" recolor="t" rotate="t" type="frame"/>
              <v:path arrowok="t"/>
              <o:lock v:ext="edit" aspectratio="t"/>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1C5" w:rsidRDefault="00A701C5" w:rsidP="000C6E8C">
      <w:pPr>
        <w:spacing w:after="0" w:line="240" w:lineRule="auto"/>
      </w:pPr>
      <w:r>
        <w:separator/>
      </w:r>
    </w:p>
  </w:footnote>
  <w:footnote w:type="continuationSeparator" w:id="0">
    <w:p w:rsidR="00A701C5" w:rsidRDefault="00A701C5" w:rsidP="000C6E8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Default="00E26B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Default="00E26B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6B96" w:rsidRDefault="00E26B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6A341F"/>
    <w:multiLevelType w:val="hybridMultilevel"/>
    <w:tmpl w:val="A3D24D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10A"/>
    <w:rsid w:val="0001626E"/>
    <w:rsid w:val="00020272"/>
    <w:rsid w:val="00031519"/>
    <w:rsid w:val="000C6E8C"/>
    <w:rsid w:val="001475C6"/>
    <w:rsid w:val="001A5C7C"/>
    <w:rsid w:val="002625DF"/>
    <w:rsid w:val="00272DF5"/>
    <w:rsid w:val="002B2018"/>
    <w:rsid w:val="0030412B"/>
    <w:rsid w:val="006B0129"/>
    <w:rsid w:val="0083710A"/>
    <w:rsid w:val="00A01B2E"/>
    <w:rsid w:val="00A701C5"/>
    <w:rsid w:val="00A85670"/>
    <w:rsid w:val="00AB24FE"/>
    <w:rsid w:val="00AB68C2"/>
    <w:rsid w:val="00B65192"/>
    <w:rsid w:val="00D93BB0"/>
    <w:rsid w:val="00DA37BF"/>
    <w:rsid w:val="00E0561A"/>
    <w:rsid w:val="00E26B96"/>
    <w:rsid w:val="00E721CC"/>
    <w:rsid w:val="00FC69C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E3A58E0-2735-45F5-B228-B70D8B057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0129"/>
    <w:rPr>
      <w:sz w:val="24"/>
      <w:szCs w:val="24"/>
    </w:rPr>
  </w:style>
  <w:style w:type="paragraph" w:styleId="Heading1">
    <w:name w:val="heading 1"/>
    <w:basedOn w:val="Normal"/>
    <w:next w:val="Normal"/>
    <w:link w:val="Heading1Char"/>
    <w:uiPriority w:val="9"/>
    <w:qFormat/>
    <w:rsid w:val="0030412B"/>
    <w:pPr>
      <w:spacing w:before="120"/>
      <w:outlineLvl w:val="0"/>
    </w:pPr>
    <w:rPr>
      <w:rFonts w:asciiTheme="majorHAnsi" w:hAnsiTheme="majorHAnsi"/>
      <w:b/>
      <w:color w:val="2E74B5" w:themeColor="accent1" w:themeShade="BF"/>
      <w:sz w:val="72"/>
      <w:szCs w:val="72"/>
    </w:rPr>
  </w:style>
  <w:style w:type="paragraph" w:styleId="Heading2">
    <w:name w:val="heading 2"/>
    <w:basedOn w:val="Normal"/>
    <w:next w:val="Normal"/>
    <w:link w:val="Heading2Char"/>
    <w:uiPriority w:val="9"/>
    <w:unhideWhenUsed/>
    <w:qFormat/>
    <w:rsid w:val="002B2018"/>
    <w:pPr>
      <w:keepNext/>
      <w:keepLines/>
      <w:spacing w:before="120" w:after="120" w:line="240" w:lineRule="auto"/>
      <w:outlineLvl w:val="1"/>
    </w:pPr>
    <w:rPr>
      <w:rFonts w:ascii="Calibri Light" w:eastAsiaTheme="majorEastAsia" w:hAnsi="Calibri Light" w:cstheme="majorBidi"/>
      <w:b/>
      <w:caps/>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12B"/>
    <w:rPr>
      <w:rFonts w:asciiTheme="majorHAnsi" w:hAnsiTheme="majorHAnsi"/>
      <w:b/>
      <w:color w:val="2E74B5" w:themeColor="accent1" w:themeShade="BF"/>
      <w:sz w:val="72"/>
      <w:szCs w:val="72"/>
    </w:rPr>
  </w:style>
  <w:style w:type="character" w:styleId="PlaceholderText">
    <w:name w:val="Placeholder Text"/>
    <w:basedOn w:val="DefaultParagraphFont"/>
    <w:uiPriority w:val="99"/>
    <w:semiHidden/>
    <w:rsid w:val="002B2018"/>
    <w:rPr>
      <w:color w:val="808080"/>
    </w:rPr>
  </w:style>
  <w:style w:type="paragraph" w:customStyle="1" w:styleId="InfoSheetDate">
    <w:name w:val="InfoSheet Date"/>
    <w:basedOn w:val="Normal"/>
    <w:link w:val="InfoSheetDateChar"/>
    <w:qFormat/>
    <w:rsid w:val="002B2018"/>
    <w:rPr>
      <w:color w:val="A6A6A6" w:themeColor="background1" w:themeShade="A6"/>
    </w:rPr>
  </w:style>
  <w:style w:type="character" w:customStyle="1" w:styleId="Heading2Char">
    <w:name w:val="Heading 2 Char"/>
    <w:basedOn w:val="DefaultParagraphFont"/>
    <w:link w:val="Heading2"/>
    <w:uiPriority w:val="9"/>
    <w:rsid w:val="002B2018"/>
    <w:rPr>
      <w:rFonts w:ascii="Calibri Light" w:eastAsiaTheme="majorEastAsia" w:hAnsi="Calibri Light" w:cstheme="majorBidi"/>
      <w:b/>
      <w:caps/>
      <w:color w:val="2E74B5" w:themeColor="accent1" w:themeShade="BF"/>
      <w:sz w:val="28"/>
      <w:szCs w:val="26"/>
    </w:rPr>
  </w:style>
  <w:style w:type="character" w:customStyle="1" w:styleId="InfoSheetDateChar">
    <w:name w:val="InfoSheet Date Char"/>
    <w:basedOn w:val="DefaultParagraphFont"/>
    <w:link w:val="InfoSheetDate"/>
    <w:rsid w:val="002B2018"/>
    <w:rPr>
      <w:color w:val="A6A6A6" w:themeColor="background1" w:themeShade="A6"/>
      <w:sz w:val="24"/>
      <w:szCs w:val="24"/>
    </w:rPr>
  </w:style>
  <w:style w:type="paragraph" w:customStyle="1" w:styleId="Overviewtext">
    <w:name w:val="Overview text"/>
    <w:basedOn w:val="Normal"/>
    <w:link w:val="OverviewtextChar"/>
    <w:rsid w:val="002B2018"/>
    <w:pPr>
      <w:spacing w:after="120" w:line="240" w:lineRule="auto"/>
    </w:pPr>
  </w:style>
  <w:style w:type="paragraph" w:customStyle="1" w:styleId="Subject">
    <w:name w:val="Subject"/>
    <w:basedOn w:val="Normal"/>
    <w:link w:val="SubjectChar"/>
    <w:qFormat/>
    <w:rsid w:val="002B2018"/>
    <w:rPr>
      <w:b/>
    </w:rPr>
  </w:style>
  <w:style w:type="character" w:customStyle="1" w:styleId="OverviewtextChar">
    <w:name w:val="Overview text Char"/>
    <w:basedOn w:val="DefaultParagraphFont"/>
    <w:link w:val="Overviewtext"/>
    <w:rsid w:val="002B2018"/>
  </w:style>
  <w:style w:type="character" w:styleId="Hyperlink">
    <w:name w:val="Hyperlink"/>
    <w:basedOn w:val="DefaultParagraphFont"/>
    <w:uiPriority w:val="99"/>
    <w:unhideWhenUsed/>
    <w:rsid w:val="002B2018"/>
    <w:rPr>
      <w:color w:val="0563C1" w:themeColor="hyperlink"/>
      <w:u w:val="single"/>
    </w:rPr>
  </w:style>
  <w:style w:type="character" w:customStyle="1" w:styleId="SubjectChar">
    <w:name w:val="Subject Char"/>
    <w:basedOn w:val="DefaultParagraphFont"/>
    <w:link w:val="Subject"/>
    <w:rsid w:val="002B2018"/>
    <w:rPr>
      <w:b/>
      <w:sz w:val="24"/>
      <w:szCs w:val="24"/>
    </w:rPr>
  </w:style>
  <w:style w:type="paragraph" w:styleId="Header">
    <w:name w:val="header"/>
    <w:basedOn w:val="Normal"/>
    <w:link w:val="HeaderChar"/>
    <w:uiPriority w:val="99"/>
    <w:unhideWhenUsed/>
    <w:rsid w:val="000C6E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6E8C"/>
    <w:rPr>
      <w:sz w:val="24"/>
      <w:szCs w:val="24"/>
    </w:rPr>
  </w:style>
  <w:style w:type="paragraph" w:styleId="Footer">
    <w:name w:val="footer"/>
    <w:basedOn w:val="Normal"/>
    <w:link w:val="FooterChar"/>
    <w:uiPriority w:val="99"/>
    <w:unhideWhenUsed/>
    <w:rsid w:val="000C6E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6E8C"/>
    <w:rPr>
      <w:sz w:val="24"/>
      <w:szCs w:val="24"/>
    </w:rPr>
  </w:style>
  <w:style w:type="paragraph" w:styleId="BalloonText">
    <w:name w:val="Balloon Text"/>
    <w:basedOn w:val="Normal"/>
    <w:link w:val="BalloonTextChar"/>
    <w:uiPriority w:val="99"/>
    <w:semiHidden/>
    <w:unhideWhenUsed/>
    <w:rsid w:val="00AB68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68C2"/>
    <w:rPr>
      <w:rFonts w:ascii="Segoe UI" w:hAnsi="Segoe UI" w:cs="Segoe UI"/>
      <w:sz w:val="18"/>
      <w:szCs w:val="18"/>
    </w:rPr>
  </w:style>
  <w:style w:type="paragraph" w:styleId="ListParagraph">
    <w:name w:val="List Paragraph"/>
    <w:basedOn w:val="Normal"/>
    <w:uiPriority w:val="34"/>
    <w:qFormat/>
    <w:rsid w:val="0083710A"/>
    <w:pPr>
      <w:ind w:left="720"/>
      <w:contextualSpacing/>
    </w:pPr>
  </w:style>
  <w:style w:type="table" w:styleId="TableGrid">
    <w:name w:val="Table Grid"/>
    <w:basedOn w:val="TableNormal"/>
    <w:uiPriority w:val="39"/>
    <w:rsid w:val="00DA37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title">
    <w:name w:val="Form title"/>
    <w:basedOn w:val="Normal"/>
    <w:qFormat/>
    <w:rsid w:val="00DA37BF"/>
    <w:pPr>
      <w:spacing w:after="120" w:line="240" w:lineRule="auto"/>
    </w:pPr>
    <w:rPr>
      <w:rFonts w:ascii="Calibri" w:eastAsia="Calibri" w:hAnsi="Calibri" w:cs="Times New Roman"/>
      <w:b/>
      <w:color w:val="FFFFFF" w:themeColor="background1"/>
      <w:sz w:val="32"/>
      <w:szCs w:val="32"/>
    </w:rPr>
  </w:style>
  <w:style w:type="paragraph" w:customStyle="1" w:styleId="Formtitle2">
    <w:name w:val="Form title 2"/>
    <w:basedOn w:val="Normal"/>
    <w:qFormat/>
    <w:rsid w:val="00DA37BF"/>
    <w:pPr>
      <w:spacing w:before="60" w:after="60" w:line="240" w:lineRule="auto"/>
    </w:pPr>
    <w:rPr>
      <w:rFonts w:ascii="Calibri" w:eastAsia="Calibri" w:hAnsi="Calibri" w:cs="Times New Roman"/>
      <w:b/>
    </w:rPr>
  </w:style>
  <w:style w:type="character" w:styleId="SubtleEmphasis">
    <w:name w:val="Subtle Emphasis"/>
    <w:basedOn w:val="DefaultParagraphFont"/>
    <w:uiPriority w:val="19"/>
    <w:qFormat/>
    <w:rsid w:val="00DA37BF"/>
    <w:rPr>
      <w:i/>
      <w:iCs/>
      <w:color w:val="404040" w:themeColor="text1" w:themeTint="BF"/>
    </w:rPr>
  </w:style>
  <w:style w:type="paragraph" w:customStyle="1" w:styleId="TableInstruction">
    <w:name w:val="Table Instruction"/>
    <w:basedOn w:val="Normal"/>
    <w:qFormat/>
    <w:rsid w:val="00DA37BF"/>
    <w:rPr>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ombudsman.act.gov.au"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asbestostaskforce@act.gov.au" TargetMode="External"/><Relationship Id="rId17" Type="http://schemas.openxmlformats.org/officeDocument/2006/relationships/header" Target="header2.xml"/><Relationship Id="rId25" Type="http://schemas.openxmlformats.org/officeDocument/2006/relationships/hyperlink" Target="http://www.relayservice.com.a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bestostaskforce@act.gov.a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asbestostaskforce@act.gov.au" TargetMode="External"/><Relationship Id="rId23" Type="http://schemas.openxmlformats.org/officeDocument/2006/relationships/image" Target="media/image4.jpeg"/><Relationship Id="rId28" Type="http://schemas.openxmlformats.org/officeDocument/2006/relationships/theme" Target="theme/theme1.xml"/><Relationship Id="rId10" Type="http://schemas.openxmlformats.org/officeDocument/2006/relationships/hyperlink" Target="mailto:asbestostaskforce@act.gov.a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sbestostaskforce.act.gov.au/complaint-policy" TargetMode="External"/><Relationship Id="rId14" Type="http://schemas.openxmlformats.org/officeDocument/2006/relationships/hyperlink" Target="mailto:ombudsman@ombudsman.gov.au" TargetMode="External"/><Relationship Id="rId22" Type="http://schemas.openxmlformats.org/officeDocument/2006/relationships/hyperlink" Target="mailto:asbestostaskforce@act.gov.au" TargetMode="External"/><Relationship Id="rId27"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ola%20mcphan\Objective\Home\objective_8030\nicola%20mcphan\Objects\ART%20Information%20sheets-TEMPLATE-20180220%20(A1401919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9A807C61ED40D8938CC5EE16650B3F"/>
        <w:category>
          <w:name w:val="General"/>
          <w:gallery w:val="placeholder"/>
        </w:category>
        <w:types>
          <w:type w:val="bbPlcHdr"/>
        </w:types>
        <w:behaviors>
          <w:behavior w:val="content"/>
        </w:behaviors>
        <w:guid w:val="{91EC43AB-1A51-4D6C-83B8-441788F4C859}"/>
      </w:docPartPr>
      <w:docPartBody>
        <w:p w:rsidR="00B554BC" w:rsidRDefault="00B554BC">
          <w:pPr>
            <w:pStyle w:val="329A807C61ED40D8938CC5EE16650B3F"/>
          </w:pPr>
          <w:r w:rsidRPr="008A1D9E">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4BC"/>
    <w:rsid w:val="00837582"/>
    <w:rsid w:val="008E4FC1"/>
    <w:rsid w:val="00B554BC"/>
    <w:rsid w:val="00E1137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29A807C61ED40D8938CC5EE16650B3F">
    <w:name w:val="329A807C61ED40D8938CC5EE16650B3F"/>
  </w:style>
  <w:style w:type="paragraph" w:customStyle="1" w:styleId="F73C7CA93B7243878130179B7B02AF1E">
    <w:name w:val="F73C7CA93B7243878130179B7B02AF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99F62-7A8C-481B-9378-A327CD1AD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ART Information sheets-TEMPLATE-20180220 (A14019195)</Template>
  <TotalTime>118</TotalTime>
  <Pages>7</Pages>
  <Words>989</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Asbestos Response Taskforce Complaint Form</vt:lpstr>
    </vt:vector>
  </TitlesOfParts>
  <Company>ACT Government</Company>
  <LinksUpToDate>false</LinksUpToDate>
  <CharactersWithSpaces>6619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Asbestos Response Taskforce Complaint Form</dc:title>
  <dc:subject/>
  <dc:creator>Asbestos Response Taskforce;ATC Government</dc:creator>
  <cp:keywords/>
  <dc:description/>
  <cp:lastModifiedBy>McPhan, Nicola</cp:lastModifiedBy>
  <cp:revision>7</cp:revision>
  <cp:lastPrinted>2018-07-04T06:12:00Z</cp:lastPrinted>
  <dcterms:created xsi:type="dcterms:W3CDTF">2018-04-17T23:42:00Z</dcterms:created>
  <dcterms:modified xsi:type="dcterms:W3CDTF">2018-09-17T02:12:00Z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A15525937</vt:lpwstr>
  </property>
  <property fmtid="{D5CDD505-2E9C-101B-9397-08002B2CF9AE}" pid="4" name="Objective-Title">
    <vt:lpwstr>ART-Complaints-Form-DRAFT-20180418</vt:lpwstr>
  </property>
  <property fmtid="{D5CDD505-2E9C-101B-9397-08002B2CF9AE}" pid="5" name="Objective-Comment">
    <vt:lpwstr/>
  </property>
  <property fmtid="{D5CDD505-2E9C-101B-9397-08002B2CF9AE}" pid="6" name="Objective-CreationStamp">
    <vt:filetime>2018-03-15T22:57:27Z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2018-09-17T02:12:05Z</vt:filetime>
  </property>
  <property fmtid="{D5CDD505-2E9C-101B-9397-08002B2CF9AE}" pid="11" name="Objective-Owner">
    <vt:lpwstr>Nicola McPhan</vt:lpwstr>
  </property>
  <property fmtid="{D5CDD505-2E9C-101B-9397-08002B2CF9AE}" pid="12" name="Objective-Path">
    <vt:lpwstr>Whole of ACT Government:CMTEDD - Asbestos Task Force:01. Governance:Community relations ((*) - Communications:01. Communications - Governance:Communications - Strategy and Research:Complaints Policy:1. Draft:</vt:lpwstr>
  </property>
  <property fmtid="{D5CDD505-2E9C-101B-9397-08002B2CF9AE}" pid="13" name="Objective-Parent">
    <vt:lpwstr>1. Draft</vt:lpwstr>
  </property>
  <property fmtid="{D5CDD505-2E9C-101B-9397-08002B2CF9AE}" pid="14" name="Objective-State">
    <vt:lpwstr>Being Edited</vt:lpwstr>
  </property>
  <property fmtid="{D5CDD505-2E9C-101B-9397-08002B2CF9AE}" pid="15" name="Objective-Version">
    <vt:lpwstr>9.1</vt:lpwstr>
  </property>
  <property fmtid="{D5CDD505-2E9C-101B-9397-08002B2CF9AE}" pid="16" name="Objective-VersionNumber">
    <vt:r8>10</vt:r8>
  </property>
  <property fmtid="{D5CDD505-2E9C-101B-9397-08002B2CF9AE}" pid="17" name="Objective-VersionComment">
    <vt:lpwstr/>
  </property>
  <property fmtid="{D5CDD505-2E9C-101B-9397-08002B2CF9AE}" pid="18" name="Objective-FileNumber">
    <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Owner Agency [system]">
    <vt:lpwstr>CMTEDD - ART</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filetime>2017-11-23T14:00:00Z</vt:filetime>
  </property>
  <property fmtid="{D5CDD505-2E9C-101B-9397-08002B2CF9AE}" pid="30" name="Objective-Covers Period From [system]">
    <vt:lpwstr/>
  </property>
  <property fmtid="{D5CDD505-2E9C-101B-9397-08002B2CF9AE}" pid="31" name="Objective-Covers Period To [system]">
    <vt:lpwstr/>
  </property>
</Properties>
</file>